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7A61F" w14:textId="77777777" w:rsidR="00384745" w:rsidRPr="00690BA6" w:rsidRDefault="00384745" w:rsidP="0038474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61CC89B" w14:textId="77777777" w:rsidR="00384745" w:rsidRDefault="00384745" w:rsidP="003847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0948B7E1" w14:textId="77777777" w:rsidR="00384745" w:rsidRDefault="00384745" w:rsidP="00384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C2F6D9" w14:textId="77777777" w:rsidR="00384745" w:rsidRDefault="00384745" w:rsidP="00384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84C0F1" w14:textId="77777777" w:rsidR="00384745" w:rsidRDefault="00384745" w:rsidP="0038474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Cornelius Williamson(q.v.).</w:t>
      </w:r>
    </w:p>
    <w:p w14:paraId="76EABCC8" w14:textId="77777777" w:rsidR="00384745" w:rsidRDefault="00384745" w:rsidP="0038474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6593FB1" w14:textId="77777777" w:rsidR="00384745" w:rsidRDefault="00384745" w:rsidP="0038474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8ED26AB" w14:textId="77777777" w:rsidR="00384745" w:rsidRDefault="00384745" w:rsidP="00384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F13EE5" w14:textId="77777777" w:rsidR="00384745" w:rsidRDefault="00384745" w:rsidP="00384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6A9B0" w14:textId="77777777" w:rsidR="00384745" w:rsidRDefault="00384745" w:rsidP="003847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2021</w:t>
      </w:r>
    </w:p>
    <w:p w14:paraId="2AD0ACF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0321B" w14:textId="77777777" w:rsidR="00384745" w:rsidRDefault="00384745" w:rsidP="009139A6">
      <w:r>
        <w:separator/>
      </w:r>
    </w:p>
  </w:endnote>
  <w:endnote w:type="continuationSeparator" w:id="0">
    <w:p w14:paraId="0216F64F" w14:textId="77777777" w:rsidR="00384745" w:rsidRDefault="003847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05A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BD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34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8B608" w14:textId="77777777" w:rsidR="00384745" w:rsidRDefault="00384745" w:rsidP="009139A6">
      <w:r>
        <w:separator/>
      </w:r>
    </w:p>
  </w:footnote>
  <w:footnote w:type="continuationSeparator" w:id="0">
    <w:p w14:paraId="5A5C1795" w14:textId="77777777" w:rsidR="00384745" w:rsidRDefault="003847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23E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ACC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557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745"/>
    <w:rsid w:val="000666E0"/>
    <w:rsid w:val="002510B7"/>
    <w:rsid w:val="0038474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A91B4"/>
  <w15:chartTrackingRefBased/>
  <w15:docId w15:val="{E16E7DC5-1F1D-43D6-8E2B-D6EE2872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2021-09-12T19:35:00Z</dcterms:created>
  <dcterms:modified xsi:type="dcterms:W3CDTF">2021-09-12T19:36:00Z</dcterms:modified>
</cp:coreProperties>
</file>